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Okulun A</w:t>
      </w:r>
      <w:r>
        <w:rPr>
          <w:rFonts w:ascii="Comic Sans MS" w:hAnsi="Comic Sans MS"/>
          <w:sz w:val="20"/>
          <w:szCs w:val="20"/>
        </w:rPr>
        <w:t>dı</w:t>
      </w:r>
      <w:r>
        <w:rPr>
          <w:rFonts w:ascii="Comic Sans MS" w:hAnsi="Comic Sans MS"/>
          <w:sz w:val="20"/>
          <w:szCs w:val="20"/>
        </w:rPr>
        <w:tab/>
        <w:t xml:space="preserve"> : </w:t>
      </w:r>
    </w:p>
    <w:p w:rsidR="0049259E" w:rsidRPr="009B11A2" w:rsidRDefault="0049259E" w:rsidP="0084274D">
      <w:pPr>
        <w:pStyle w:val="NoSpacing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ab/>
        <w:t xml:space="preserve">             : </w:t>
      </w:r>
      <w:r w:rsidRPr="009B11A2">
        <w:rPr>
          <w:rFonts w:ascii="Comic Sans MS" w:hAnsi="Comic Sans MS"/>
          <w:b/>
          <w:sz w:val="20"/>
          <w:szCs w:val="20"/>
        </w:rPr>
        <w:t>07.11.2016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Yaş Grubu (Ay)</w:t>
      </w:r>
      <w:r w:rsidRPr="0084274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84274D">
        <w:rPr>
          <w:rFonts w:ascii="Comic Sans MS" w:hAnsi="Comic Sans MS"/>
          <w:sz w:val="20"/>
          <w:szCs w:val="20"/>
        </w:rPr>
        <w:t xml:space="preserve">: 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Öğretmen Ad</w:t>
      </w:r>
      <w:r>
        <w:rPr>
          <w:rFonts w:ascii="Comic Sans MS" w:hAnsi="Comic Sans MS"/>
          <w:sz w:val="20"/>
          <w:szCs w:val="20"/>
        </w:rPr>
        <w:t xml:space="preserve">ı  : 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Pr="0084274D" w:rsidRDefault="0049259E" w:rsidP="009B11A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EĞİTİM AKIŞI</w:t>
      </w:r>
    </w:p>
    <w:p w:rsidR="0049259E" w:rsidRPr="0084274D" w:rsidRDefault="0049259E" w:rsidP="0084274D">
      <w:pPr>
        <w:pStyle w:val="NoSpacing"/>
        <w:tabs>
          <w:tab w:val="left" w:pos="1218"/>
        </w:tabs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G</w:t>
      </w:r>
      <w:r w:rsidRPr="0084274D">
        <w:rPr>
          <w:rFonts w:ascii="Comic Sans MS" w:hAnsi="Comic Sans MS" w:cs="Comic Sans MS"/>
          <w:b/>
          <w:sz w:val="20"/>
          <w:szCs w:val="20"/>
        </w:rPr>
        <w:t>ü</w:t>
      </w:r>
      <w:r w:rsidRPr="0084274D">
        <w:rPr>
          <w:rFonts w:ascii="Comic Sans MS" w:hAnsi="Comic Sans MS"/>
          <w:b/>
          <w:sz w:val="20"/>
          <w:szCs w:val="20"/>
        </w:rPr>
        <w:t>ne Ba</w:t>
      </w:r>
      <w:r w:rsidRPr="0084274D">
        <w:rPr>
          <w:rFonts w:ascii="Comic Sans MS" w:hAnsi="Comic Sans MS" w:cs="Comic Sans MS"/>
          <w:b/>
          <w:sz w:val="20"/>
          <w:szCs w:val="20"/>
        </w:rPr>
        <w:t>ş</w:t>
      </w:r>
      <w:r w:rsidRPr="0084274D">
        <w:rPr>
          <w:rFonts w:ascii="Comic Sans MS" w:hAnsi="Comic Sans MS"/>
          <w:b/>
          <w:sz w:val="20"/>
          <w:szCs w:val="20"/>
        </w:rPr>
        <w:t>lama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Sayılar panosuna 4 rakamı asılır. Ç</w:t>
      </w:r>
      <w:r w:rsidRPr="0084274D">
        <w:rPr>
          <w:rFonts w:ascii="Comic Sans MS" w:hAnsi="Comic Sans MS"/>
          <w:sz w:val="20"/>
          <w:szCs w:val="20"/>
        </w:rPr>
        <w:t>ocuklar güler yüzle karşılanır. Hangi öğrenme merkezlerine geçecekleri sorulup çocuklara rehberlik edilir.</w:t>
      </w:r>
    </w:p>
    <w:p w:rsidR="0049259E" w:rsidRPr="0084274D" w:rsidRDefault="0049259E" w:rsidP="0084274D">
      <w:pPr>
        <w:pStyle w:val="NoSpacing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Oyun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Pr="0084274D" w:rsidRDefault="0049259E" w:rsidP="0084274D">
      <w:pPr>
        <w:pStyle w:val="NoSpacing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Kahvalt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  <w:r w:rsidRPr="0084274D">
        <w:rPr>
          <w:rFonts w:ascii="Comic Sans MS" w:hAnsi="Comic Sans MS"/>
          <w:b/>
          <w:sz w:val="20"/>
          <w:szCs w:val="20"/>
        </w:rPr>
        <w:t xml:space="preserve"> - Temizlik</w:t>
      </w:r>
    </w:p>
    <w:p w:rsidR="0049259E" w:rsidRDefault="0049259E" w:rsidP="0084274D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49259E" w:rsidRPr="0084274D" w:rsidRDefault="0049259E" w:rsidP="0084274D">
      <w:pPr>
        <w:pStyle w:val="NoSpacing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Etkinlik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"</w:t>
      </w:r>
      <w:r>
        <w:rPr>
          <w:rFonts w:ascii="Comic Sans MS" w:hAnsi="Comic Sans MS"/>
          <w:sz w:val="20"/>
          <w:szCs w:val="20"/>
        </w:rPr>
        <w:t xml:space="preserve"> DÖRT RAKAMI </w:t>
      </w:r>
      <w:r w:rsidRPr="0084274D">
        <w:rPr>
          <w:rFonts w:ascii="Comic Sans MS" w:hAnsi="Comic Sans MS"/>
          <w:sz w:val="20"/>
          <w:szCs w:val="20"/>
        </w:rPr>
        <w:t>" i</w:t>
      </w:r>
      <w:r>
        <w:rPr>
          <w:rFonts w:ascii="Comic Sans MS" w:hAnsi="Comic Sans MS"/>
          <w:sz w:val="20"/>
          <w:szCs w:val="20"/>
        </w:rPr>
        <w:t xml:space="preserve">simli bütünleştirilmiş </w:t>
      </w:r>
      <w:r w:rsidRPr="0084274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okuma yazmaya hazırlık- oyun etkinliği</w:t>
      </w:r>
    </w:p>
    <w:p w:rsidR="0049259E" w:rsidRPr="0084274D" w:rsidRDefault="0049259E" w:rsidP="0084274D">
      <w:pPr>
        <w:pStyle w:val="NoSpacing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G</w:t>
      </w:r>
      <w:r w:rsidRPr="0084274D">
        <w:rPr>
          <w:rFonts w:ascii="Comic Sans MS" w:hAnsi="Comic Sans MS" w:cs="Comic Sans MS"/>
          <w:b/>
          <w:sz w:val="20"/>
          <w:szCs w:val="20"/>
        </w:rPr>
        <w:t>ü</w:t>
      </w:r>
      <w:r w:rsidRPr="0084274D">
        <w:rPr>
          <w:rFonts w:ascii="Comic Sans MS" w:hAnsi="Comic Sans MS"/>
          <w:b/>
          <w:sz w:val="20"/>
          <w:szCs w:val="20"/>
        </w:rPr>
        <w:t>n</w:t>
      </w:r>
      <w:r w:rsidRPr="0084274D">
        <w:rPr>
          <w:rFonts w:ascii="Comic Sans MS" w:hAnsi="Comic Sans MS" w:cs="Comic Sans MS"/>
          <w:b/>
          <w:sz w:val="20"/>
          <w:szCs w:val="20"/>
        </w:rPr>
        <w:t>ü</w:t>
      </w:r>
      <w:r w:rsidRPr="0084274D">
        <w:rPr>
          <w:rFonts w:ascii="Comic Sans MS" w:hAnsi="Comic Sans MS"/>
          <w:b/>
          <w:sz w:val="20"/>
          <w:szCs w:val="20"/>
        </w:rPr>
        <w:t xml:space="preserve"> De</w:t>
      </w:r>
      <w:r w:rsidRPr="0084274D">
        <w:rPr>
          <w:rFonts w:ascii="Comic Sans MS" w:hAnsi="Comic Sans MS" w:cs="Comic Sans MS"/>
          <w:b/>
          <w:sz w:val="20"/>
          <w:szCs w:val="20"/>
        </w:rPr>
        <w:t>ğ</w:t>
      </w:r>
      <w:r w:rsidRPr="0084274D">
        <w:rPr>
          <w:rFonts w:ascii="Comic Sans MS" w:hAnsi="Comic Sans MS"/>
          <w:b/>
          <w:sz w:val="20"/>
          <w:szCs w:val="20"/>
        </w:rPr>
        <w:t>erlendirme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259E" w:rsidRPr="0084274D" w:rsidRDefault="0049259E" w:rsidP="0084274D">
      <w:pPr>
        <w:pStyle w:val="NoSpacing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Eve gidi</w:t>
      </w:r>
      <w:r w:rsidRPr="0084274D">
        <w:rPr>
          <w:rFonts w:ascii="Comic Sans MS" w:hAnsi="Comic Sans MS" w:cs="Comic Sans MS"/>
          <w:b/>
          <w:sz w:val="20"/>
          <w:szCs w:val="20"/>
        </w:rPr>
        <w:t>ş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</w:t>
      </w:r>
    </w:p>
    <w:p w:rsidR="0049259E" w:rsidRPr="0084274D" w:rsidRDefault="0049259E" w:rsidP="0084274D">
      <w:pPr>
        <w:pStyle w:val="NoSpacing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Genel De</w:t>
      </w:r>
      <w:r w:rsidRPr="0084274D">
        <w:rPr>
          <w:rFonts w:ascii="Comic Sans MS" w:hAnsi="Comic Sans MS" w:cs="Comic Sans MS"/>
          <w:b/>
          <w:sz w:val="20"/>
          <w:szCs w:val="20"/>
        </w:rPr>
        <w:t>ğ</w:t>
      </w:r>
      <w:r w:rsidRPr="0084274D">
        <w:rPr>
          <w:rFonts w:ascii="Comic Sans MS" w:hAnsi="Comic Sans MS"/>
          <w:b/>
          <w:sz w:val="20"/>
          <w:szCs w:val="20"/>
        </w:rPr>
        <w:t>erlendirme</w: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 xml:space="preserve"> </w: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49259E" w:rsidRPr="0084274D" w:rsidRDefault="0049259E" w:rsidP="0084274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ETKİNLİK  PLANI</w:t>
      </w:r>
      <w:bookmarkStart w:id="0" w:name="_GoBack"/>
      <w:bookmarkEnd w:id="0"/>
    </w:p>
    <w:p w:rsidR="0049259E" w:rsidRPr="0084274D" w:rsidRDefault="0049259E" w:rsidP="0084274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DÖRT RAKAMI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Etkinlik Türü</w:t>
      </w:r>
      <w:r w:rsidRPr="0084274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: Matematik-Oyun </w:t>
      </w:r>
      <w:r w:rsidRPr="0084274D">
        <w:rPr>
          <w:rFonts w:ascii="Comic Sans MS" w:hAnsi="Comic Sans MS"/>
          <w:sz w:val="20"/>
          <w:szCs w:val="20"/>
        </w:rPr>
        <w:t>(Büyük Grup Etkinliği</w:t>
      </w:r>
      <w:r>
        <w:rPr>
          <w:rFonts w:ascii="Comic Sans MS" w:hAnsi="Comic Sans MS"/>
          <w:sz w:val="20"/>
          <w:szCs w:val="20"/>
        </w:rPr>
        <w:t>-bireysel</w:t>
      </w:r>
      <w:r w:rsidRPr="0084274D">
        <w:rPr>
          <w:rFonts w:ascii="Comic Sans MS" w:hAnsi="Comic Sans MS"/>
          <w:sz w:val="20"/>
          <w:szCs w:val="20"/>
        </w:rPr>
        <w:t>)</w: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Yaş Grubu (Ay)</w:t>
      </w:r>
      <w:r>
        <w:rPr>
          <w:rFonts w:ascii="Comic Sans MS" w:hAnsi="Comic Sans MS"/>
          <w:sz w:val="20"/>
          <w:szCs w:val="20"/>
        </w:rPr>
        <w:t xml:space="preserve"> :</w: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5pt;margin-top:2.3pt;width:709.5pt;height:3in;z-index:251658240">
            <v:textbox>
              <w:txbxContent>
                <w:p w:rsidR="0049259E" w:rsidRDefault="0049259E" w:rsidP="001F4752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GÖSTERGELERİ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4:</w:t>
                  </w: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 Nesneleri sayar.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Göstergeleri:Belirtilen sayı kadar nesneyi gösterir.Saydığı nesnelerin kaç tane olduğunu söyler. 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6:</w:t>
                  </w: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 Nesne ya da varlıkları özelliklerine göre eşleştirir.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Göstergeleri:Nesne/varlıkları rengine göre ayırt eder, eşleştirir. 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PSİKOMOTOR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1:</w:t>
                  </w: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 Yer değiştirme hareketleri yapar.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Göstergeleri:Yönergeler doğrultusunda yürür. Yönergeler doğrultusunda koşar. 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4:</w:t>
                  </w: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 Küçük kas kullanımı gerektiren hareketleri yapar. 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Göstergeleri:Kalemi doğru tutar.Kalem kontrolünü sağlar. Çizgileri istenilen nitelikte çizer.Nesneleri sıkar.Nesneleri çeker/gerer.Nesneleri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çar/kapar.Malzemelere elleriyle şekil verir. Malzemelere araç kullanarak şekil verir. </w:t>
                  </w:r>
                </w:p>
                <w:p w:rsidR="0049259E" w:rsidRPr="001F4752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49259E" w:rsidRDefault="0049259E" w:rsidP="001F475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475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10:</w:t>
                  </w: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 xml:space="preserve"> Sorumluluklarını yerine getirir.</w:t>
                  </w:r>
                </w:p>
                <w:p w:rsidR="0049259E" w:rsidRPr="001F4752" w:rsidRDefault="0049259E" w:rsidP="002B0B92">
                  <w:pPr>
                    <w:spacing w:after="0" w:line="240" w:lineRule="auto"/>
                    <w:rPr>
                      <w:b/>
                    </w:rPr>
                  </w:pPr>
                  <w:r w:rsidRPr="001F4752">
                    <w:rPr>
                      <w:rFonts w:ascii="Comic Sans MS" w:hAnsi="Comic Sans MS"/>
                      <w:sz w:val="20"/>
                      <w:szCs w:val="20"/>
                    </w:rPr>
                    <w:t>Göstergeleri:Sorumluluk almaya istekli olduğunu gösterir.</w:t>
                  </w:r>
                  <w:r w:rsidRPr="001F4752">
                    <w:t>Üstlendiği sorumluluğu yerine getirir.</w:t>
                  </w:r>
                </w:p>
              </w:txbxContent>
            </v:textbox>
          </v:shape>
        </w:pic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ÖĞRENME SÜRECİ</w:t>
      </w:r>
    </w:p>
    <w:p w:rsidR="0049259E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 tane kalem</w:t>
      </w:r>
      <w:r w:rsidRPr="00060306">
        <w:rPr>
          <w:rFonts w:ascii="Comic Sans MS" w:hAnsi="Comic Sans MS"/>
          <w:sz w:val="20"/>
          <w:szCs w:val="20"/>
        </w:rPr>
        <w:t xml:space="preserve"> alınır ve çocuklara "Elimde kaç tane </w:t>
      </w:r>
      <w:r>
        <w:rPr>
          <w:rFonts w:ascii="Comic Sans MS" w:hAnsi="Comic Sans MS"/>
          <w:sz w:val="20"/>
          <w:szCs w:val="20"/>
        </w:rPr>
        <w:t>kalem</w:t>
      </w:r>
      <w:r w:rsidRPr="00060306">
        <w:rPr>
          <w:rFonts w:ascii="Comic Sans MS" w:hAnsi="Comic Sans MS"/>
          <w:sz w:val="20"/>
          <w:szCs w:val="20"/>
        </w:rPr>
        <w:t xml:space="preserve"> var?" </w:t>
      </w:r>
      <w:r>
        <w:rPr>
          <w:rFonts w:ascii="Comic Sans MS" w:hAnsi="Comic Sans MS"/>
          <w:sz w:val="20"/>
          <w:szCs w:val="20"/>
        </w:rPr>
        <w:t>diye</w:t>
      </w:r>
      <w:r w:rsidRPr="00060306">
        <w:rPr>
          <w:rFonts w:ascii="Comic Sans MS" w:hAnsi="Comic Sans MS"/>
          <w:sz w:val="20"/>
          <w:szCs w:val="20"/>
        </w:rPr>
        <w:t xml:space="preserve"> sorulur.</w:t>
      </w:r>
      <w:r w:rsidRPr="00060306">
        <w:t xml:space="preserve"> </w:t>
      </w:r>
      <w:r>
        <w:rPr>
          <w:rFonts w:ascii="Comic Sans MS" w:hAnsi="Comic Sans MS"/>
          <w:sz w:val="20"/>
          <w:szCs w:val="20"/>
        </w:rPr>
        <w:t xml:space="preserve">  H</w:t>
      </w:r>
      <w:r w:rsidRPr="00060306">
        <w:rPr>
          <w:rFonts w:ascii="Comic Sans MS" w:hAnsi="Comic Sans MS"/>
          <w:sz w:val="20"/>
          <w:szCs w:val="20"/>
        </w:rPr>
        <w:t xml:space="preserve">ep birlikte 1'den 4'e kadar </w:t>
      </w:r>
      <w:r>
        <w:rPr>
          <w:rFonts w:ascii="Comic Sans MS" w:hAnsi="Comic Sans MS"/>
          <w:sz w:val="20"/>
          <w:szCs w:val="20"/>
        </w:rPr>
        <w:t>sayılır.</w:t>
      </w:r>
    </w:p>
    <w:p w:rsidR="0049259E" w:rsidRPr="00060306" w:rsidRDefault="0049259E" w:rsidP="0006030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60306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‘’ </w:t>
      </w:r>
      <w:r w:rsidRPr="00060306">
        <w:rPr>
          <w:rFonts w:ascii="Comic Sans MS" w:hAnsi="Comic Sans MS"/>
          <w:b/>
          <w:sz w:val="20"/>
          <w:szCs w:val="20"/>
        </w:rPr>
        <w:t>4 Rakamı</w:t>
      </w:r>
      <w:r>
        <w:rPr>
          <w:rFonts w:ascii="Comic Sans MS" w:hAnsi="Comic Sans MS"/>
          <w:b/>
          <w:sz w:val="20"/>
          <w:szCs w:val="20"/>
        </w:rPr>
        <w:t xml:space="preserve"> ’’</w:t>
      </w:r>
    </w:p>
    <w:p w:rsidR="0049259E" w:rsidRPr="00060306" w:rsidRDefault="0049259E" w:rsidP="0006030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Bizim ailemiz 4 kişi</w:t>
      </w:r>
    </w:p>
    <w:p w:rsidR="0049259E" w:rsidRPr="00060306" w:rsidRDefault="0049259E" w:rsidP="0006030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Çok severiz birbirimizi</w:t>
      </w:r>
    </w:p>
    <w:p w:rsidR="0049259E" w:rsidRPr="00060306" w:rsidRDefault="0049259E" w:rsidP="0006030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Her işi birlikte yaparız</w:t>
      </w:r>
    </w:p>
    <w:p w:rsidR="0049259E" w:rsidRPr="00060306" w:rsidRDefault="0049259E" w:rsidP="0006030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Çünkü dördümüz çalışkanız</w:t>
      </w:r>
    </w:p>
    <w:p w:rsidR="0049259E" w:rsidRPr="00060306" w:rsidRDefault="0049259E" w:rsidP="0006030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Kedimin adı piko</w:t>
      </w:r>
    </w:p>
    <w:p w:rsidR="0049259E" w:rsidRPr="00060306" w:rsidRDefault="0049259E" w:rsidP="0006030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Yanakları Şişko şişko</w:t>
      </w:r>
    </w:p>
    <w:p w:rsidR="0049259E" w:rsidRPr="00060306" w:rsidRDefault="0049259E" w:rsidP="0006030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Acıkınca miyav der</w:t>
      </w:r>
    </w:p>
    <w:p w:rsidR="0049259E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Günde 4 kez mama yer</w:t>
      </w:r>
      <w:r>
        <w:rPr>
          <w:rFonts w:ascii="Comic Sans MS" w:hAnsi="Comic Sans MS"/>
          <w:sz w:val="20"/>
          <w:szCs w:val="20"/>
        </w:rPr>
        <w:t>……….. tekerlemesi söylenir</w:t>
      </w:r>
    </w:p>
    <w:p w:rsidR="0049259E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Tahtaya büyükçe dört  rakamı yazılır. Yazılış yönüne dikkat edilir, çocukların kalemi nasıl tutmaları gerektiği sık sık hatırlatılır, yanlış tutan çocuk var ise rehberlik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060306">
        <w:rPr>
          <w:rFonts w:ascii="Comic Sans MS" w:hAnsi="Comic Sans MS"/>
          <w:sz w:val="20"/>
          <w:szCs w:val="20"/>
        </w:rPr>
        <w:t>4 rakamı ile ilgili çalışma sayfaları dağıtılır, yönerge doğrultusunda tamamlanır</w:t>
      </w:r>
      <w:r>
        <w:rPr>
          <w:rFonts w:ascii="Comic Sans MS" w:hAnsi="Comic Sans MS"/>
          <w:sz w:val="20"/>
          <w:szCs w:val="20"/>
        </w:rPr>
        <w:t xml:space="preserve"> ve diğer etkinliğe geçilir.</w:t>
      </w:r>
    </w:p>
    <w:p w:rsidR="0049259E" w:rsidRPr="0084274D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T</w:t>
      </w:r>
      <w:r w:rsidRPr="0084274D">
        <w:rPr>
          <w:rFonts w:ascii="Comic Sans MS" w:hAnsi="Comic Sans MS"/>
          <w:sz w:val="20"/>
          <w:szCs w:val="20"/>
        </w:rPr>
        <w:t>uz seramiği hamurları dağıtılır. Bu  hamurlarla  1-2-3 ve yeni bir rakam olan ‘’4’’ rakamını yapmaları istenir. Sayılar tamamlandıktan sonra kurumaya bırakılır, sonra boyanır- verniklenir ve düzgün olan sayılar seçilir ve önceden hazırlanmış olan sayı köşesi panosuna yapıştırılır ve sınıfa asılır.</w:t>
      </w:r>
    </w:p>
    <w:p w:rsidR="0049259E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</w:p>
    <w:p w:rsidR="0049259E" w:rsidRPr="0084274D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‘</w:t>
      </w:r>
      <w:r>
        <w:rPr>
          <w:rFonts w:ascii="Comic Sans MS" w:hAnsi="Comic Sans MS"/>
          <w:b/>
          <w:sz w:val="20"/>
          <w:szCs w:val="20"/>
        </w:rPr>
        <w:t>’Mendili</w:t>
      </w:r>
      <w:r w:rsidRPr="00060306">
        <w:rPr>
          <w:rFonts w:ascii="Comic Sans MS" w:hAnsi="Comic Sans MS"/>
          <w:b/>
          <w:sz w:val="20"/>
          <w:szCs w:val="20"/>
        </w:rPr>
        <w:t xml:space="preserve"> Başından Aşır’’</w:t>
      </w:r>
      <w:r w:rsidRPr="0084274D">
        <w:rPr>
          <w:rFonts w:ascii="Comic Sans MS" w:hAnsi="Comic Sans MS"/>
          <w:sz w:val="20"/>
          <w:szCs w:val="20"/>
        </w:rPr>
        <w:t xml:space="preserve"> oyunu oynanır.</w:t>
      </w:r>
    </w:p>
    <w:p w:rsidR="0049259E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Çocuklar iki takıma ayrılırlar.</w:t>
      </w:r>
      <w:r>
        <w:rPr>
          <w:rFonts w:ascii="Comic Sans MS" w:hAnsi="Comic Sans MS"/>
          <w:sz w:val="20"/>
          <w:szCs w:val="20"/>
        </w:rPr>
        <w:t xml:space="preserve"> </w:t>
      </w:r>
      <w:r w:rsidRPr="0084274D">
        <w:rPr>
          <w:rFonts w:ascii="Comic Sans MS" w:hAnsi="Comic Sans MS"/>
          <w:sz w:val="20"/>
          <w:szCs w:val="20"/>
        </w:rPr>
        <w:t>Kollarını uzatarak mesafe alır ve arka arkaya sır</w:t>
      </w:r>
      <w:r>
        <w:rPr>
          <w:rFonts w:ascii="Comic Sans MS" w:hAnsi="Comic Sans MS"/>
          <w:sz w:val="20"/>
          <w:szCs w:val="20"/>
        </w:rPr>
        <w:t>a olurlar. Sıranın önüne KIRMIZI ve SARI mendillerle dolu sepet bırakılır. Önde duran oyuncular</w:t>
      </w:r>
      <w:r w:rsidRPr="0084274D">
        <w:rPr>
          <w:rFonts w:ascii="Comic Sans MS" w:hAnsi="Comic Sans MS"/>
          <w:sz w:val="20"/>
          <w:szCs w:val="20"/>
        </w:rPr>
        <w:t xml:space="preserve"> birer  </w:t>
      </w:r>
      <w:r>
        <w:rPr>
          <w:rFonts w:ascii="Comic Sans MS" w:hAnsi="Comic Sans MS"/>
          <w:sz w:val="20"/>
          <w:szCs w:val="20"/>
        </w:rPr>
        <w:t xml:space="preserve">mendil alır, </w:t>
      </w:r>
      <w:r w:rsidRPr="0084274D">
        <w:rPr>
          <w:rFonts w:ascii="Comic Sans MS" w:hAnsi="Comic Sans MS"/>
          <w:sz w:val="20"/>
          <w:szCs w:val="20"/>
        </w:rPr>
        <w:t xml:space="preserve">başlama işareti verilince öndeki çocuk elindeki </w:t>
      </w:r>
      <w:r>
        <w:rPr>
          <w:rFonts w:ascii="Comic Sans MS" w:hAnsi="Comic Sans MS"/>
          <w:sz w:val="20"/>
          <w:szCs w:val="20"/>
        </w:rPr>
        <w:t>mendili</w:t>
      </w:r>
      <w:r w:rsidRPr="0084274D">
        <w:rPr>
          <w:rFonts w:ascii="Comic Sans MS" w:hAnsi="Comic Sans MS"/>
          <w:sz w:val="20"/>
          <w:szCs w:val="20"/>
        </w:rPr>
        <w:t xml:space="preserve"> başının üzerinden arkadaki arkadaşına ulaştırır. </w:t>
      </w:r>
      <w:r>
        <w:rPr>
          <w:rFonts w:ascii="Comic Sans MS" w:hAnsi="Comic Sans MS"/>
          <w:sz w:val="20"/>
          <w:szCs w:val="20"/>
        </w:rPr>
        <w:t>Mendili</w:t>
      </w:r>
      <w:r w:rsidRPr="0084274D">
        <w:rPr>
          <w:rFonts w:ascii="Comic Sans MS" w:hAnsi="Comic Sans MS"/>
          <w:sz w:val="20"/>
          <w:szCs w:val="20"/>
        </w:rPr>
        <w:t xml:space="preserve"> en son alan çocuk koşarak </w:t>
      </w:r>
      <w:r>
        <w:rPr>
          <w:rFonts w:ascii="Comic Sans MS" w:hAnsi="Comic Sans MS"/>
          <w:sz w:val="20"/>
          <w:szCs w:val="20"/>
        </w:rPr>
        <w:t xml:space="preserve">mendili kendi grubunun ipine mandalla asar. İpe 4 tane mendil asan ilk takım kazanmış olur ve alkışlanır. Oyun süresi çocukların ilgisine göre ayarlanır. </w:t>
      </w:r>
    </w:p>
    <w:p w:rsidR="0049259E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i/>
          <w:sz w:val="20"/>
          <w:szCs w:val="20"/>
        </w:rPr>
      </w:pPr>
      <w:r w:rsidRPr="00437E0D">
        <w:rPr>
          <w:rFonts w:ascii="Comic Sans MS" w:hAnsi="Comic Sans MS"/>
          <w:i/>
          <w:sz w:val="20"/>
          <w:szCs w:val="20"/>
        </w:rPr>
        <w:t>NOT: birinci takım kırmızı, ikinci takım sarı mendilleri ipe asar, karıştıran olursa yeniden mendil alarak asar.</w:t>
      </w:r>
    </w:p>
    <w:p w:rsidR="0049259E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</w:p>
    <w:p w:rsidR="0049259E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 sonrası masalara geçilir, kavramlarla ilgili yönerge sayfaları dağıtılır, belirlenen süre içinde çocukların çalışmalarını tamamlamaları istenir. Zorlanan çocuklara rehberlik edilir.</w:t>
      </w:r>
    </w:p>
    <w:p w:rsidR="0049259E" w:rsidRPr="003D4A88" w:rsidRDefault="0049259E" w:rsidP="0084274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Pr="00437E0D" w:rsidRDefault="0049259E" w:rsidP="001F4752">
      <w:pPr>
        <w:pStyle w:val="NoSpacing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MATERYALLER</w:t>
      </w:r>
      <w:r w:rsidRPr="00437E0D">
        <w:rPr>
          <w:rFonts w:ascii="Comic Sans MS" w:hAnsi="Comic Sans MS"/>
          <w:b/>
          <w:sz w:val="20"/>
          <w:szCs w:val="20"/>
        </w:rPr>
        <w:tab/>
      </w:r>
    </w:p>
    <w:p w:rsidR="0049259E" w:rsidRDefault="0049259E" w:rsidP="001F4752">
      <w:pPr>
        <w:pStyle w:val="NoSpacing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Çalışma sayfaları, boya kalemleri, mendil. sepet, mandal, ip</w:t>
      </w:r>
    </w:p>
    <w:p w:rsidR="0049259E" w:rsidRPr="00437E0D" w:rsidRDefault="0049259E" w:rsidP="001F4752">
      <w:pPr>
        <w:pStyle w:val="NoSpacing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KAVRAMLAR</w:t>
      </w:r>
    </w:p>
    <w:p w:rsidR="0049259E" w:rsidRPr="0084274D" w:rsidRDefault="0049259E" w:rsidP="001F4752">
      <w:pPr>
        <w:pStyle w:val="NoSpacing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 rakamı, sarı</w:t>
      </w:r>
      <w:r w:rsidRPr="0084274D">
        <w:rPr>
          <w:rFonts w:ascii="Comic Sans MS" w:hAnsi="Comic Sans MS"/>
          <w:sz w:val="20"/>
          <w:szCs w:val="20"/>
        </w:rPr>
        <w:t>, kırmızı</w:t>
      </w:r>
    </w:p>
    <w:p w:rsidR="0049259E" w:rsidRDefault="0049259E" w:rsidP="001F4752">
      <w:pPr>
        <w:pStyle w:val="NoSpacing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 xml:space="preserve">SÖZCÜKLER </w:t>
      </w:r>
      <w:r w:rsidRPr="0084274D">
        <w:rPr>
          <w:rFonts w:ascii="Comic Sans MS" w:hAnsi="Comic Sans MS"/>
          <w:sz w:val="20"/>
          <w:szCs w:val="20"/>
        </w:rPr>
        <w:tab/>
      </w:r>
    </w:p>
    <w:p w:rsidR="0049259E" w:rsidRDefault="0049259E" w:rsidP="001F4752">
      <w:pPr>
        <w:pStyle w:val="NoSpacing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Takım,yarışmak,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ab/>
      </w:r>
    </w:p>
    <w:p w:rsidR="0049259E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AİLE KATILIMI</w:t>
      </w:r>
    </w:p>
    <w:p w:rsidR="0049259E" w:rsidRPr="00437E0D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Pr="00437E0D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UYARLAMA</w:t>
      </w:r>
      <w:r w:rsidRPr="00437E0D">
        <w:rPr>
          <w:rFonts w:ascii="Comic Sans MS" w:hAnsi="Comic Sans MS"/>
          <w:b/>
          <w:sz w:val="20"/>
          <w:szCs w:val="20"/>
        </w:rPr>
        <w:tab/>
      </w:r>
    </w:p>
    <w:p w:rsidR="0049259E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Grupta özel gereksinimli çocuk varsa öğrenme süreci, “Ek 11. MEB Okul Öncesi Eğitim Programı Özel Gereksinimli Çocukları Desteklemede Dikkat Edilmesi Gereken Noktalar” belgesindeki öneriler doğrultusunda düzenlenir.</w:t>
      </w:r>
      <w:r w:rsidRPr="0084274D">
        <w:rPr>
          <w:rFonts w:ascii="Comic Sans MS" w:hAnsi="Comic Sans MS"/>
          <w:sz w:val="20"/>
          <w:szCs w:val="20"/>
        </w:rPr>
        <w:tab/>
        <w:t xml:space="preserve"> </w:t>
      </w:r>
    </w:p>
    <w:p w:rsidR="0049259E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p w:rsidR="0049259E" w:rsidRPr="00437E0D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DEĞERLENDİRME</w:t>
      </w:r>
    </w:p>
    <w:p w:rsidR="0049259E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 rakamı </w:t>
      </w:r>
      <w:r w:rsidRPr="00437E0D">
        <w:rPr>
          <w:rFonts w:ascii="Comic Sans MS" w:hAnsi="Comic Sans MS"/>
          <w:sz w:val="20"/>
          <w:szCs w:val="20"/>
        </w:rPr>
        <w:t>tekerlemesini sevdiniz mi?</w:t>
      </w:r>
    </w:p>
    <w:p w:rsidR="0049259E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Kesik çizgileri birleştirirken zorlandınız mı?</w:t>
      </w:r>
    </w:p>
    <w:p w:rsidR="0049259E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 rakamı sizce neye benziyor?</w:t>
      </w:r>
    </w:p>
    <w:p w:rsidR="0049259E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Mendil aşırma oyununda eğlendiniz mi?</w:t>
      </w:r>
    </w:p>
    <w:p w:rsidR="0049259E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Mendille başka hangi oyunlar oynanabilir?</w:t>
      </w:r>
    </w:p>
    <w:p w:rsidR="0049259E" w:rsidRPr="0084274D" w:rsidRDefault="0049259E" w:rsidP="00437E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2.sayı/28.29.30.31.32. sayfalar yönerge doğrultusunda yapılır</w:t>
      </w:r>
    </w:p>
    <w:p w:rsidR="0049259E" w:rsidRPr="0084274D" w:rsidRDefault="0049259E" w:rsidP="0084274D">
      <w:pPr>
        <w:pStyle w:val="NoSpacing"/>
        <w:rPr>
          <w:rFonts w:ascii="Comic Sans MS" w:hAnsi="Comic Sans MS"/>
          <w:sz w:val="20"/>
          <w:szCs w:val="20"/>
        </w:rPr>
      </w:pPr>
    </w:p>
    <w:sectPr w:rsidR="0049259E" w:rsidRPr="0084274D" w:rsidSect="00497BC7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59E" w:rsidRDefault="0049259E" w:rsidP="00806A98">
      <w:pPr>
        <w:spacing w:after="0" w:line="240" w:lineRule="auto"/>
      </w:pPr>
      <w:r>
        <w:separator/>
      </w:r>
    </w:p>
  </w:endnote>
  <w:endnote w:type="continuationSeparator" w:id="0">
    <w:p w:rsidR="0049259E" w:rsidRDefault="0049259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59E" w:rsidRDefault="0049259E" w:rsidP="00806A98">
      <w:pPr>
        <w:spacing w:after="0" w:line="240" w:lineRule="auto"/>
      </w:pPr>
      <w:r>
        <w:separator/>
      </w:r>
    </w:p>
  </w:footnote>
  <w:footnote w:type="continuationSeparator" w:id="0">
    <w:p w:rsidR="0049259E" w:rsidRDefault="0049259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8221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00B8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BF446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AE24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93EB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224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EBA65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1C0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7A28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FD80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1391D"/>
    <w:multiLevelType w:val="hybridMultilevel"/>
    <w:tmpl w:val="A92A37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2CC6EB6"/>
    <w:multiLevelType w:val="hybridMultilevel"/>
    <w:tmpl w:val="0630BE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7853E7"/>
    <w:multiLevelType w:val="hybridMultilevel"/>
    <w:tmpl w:val="08948A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994D90"/>
    <w:multiLevelType w:val="hybridMultilevel"/>
    <w:tmpl w:val="A0764C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7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5609E5"/>
    <w:multiLevelType w:val="hybridMultilevel"/>
    <w:tmpl w:val="9496C5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904951"/>
    <w:multiLevelType w:val="hybridMultilevel"/>
    <w:tmpl w:val="BC4C379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2"/>
  </w:num>
  <w:num w:numId="3">
    <w:abstractNumId w:val="42"/>
  </w:num>
  <w:num w:numId="4">
    <w:abstractNumId w:val="18"/>
  </w:num>
  <w:num w:numId="5">
    <w:abstractNumId w:val="37"/>
  </w:num>
  <w:num w:numId="6">
    <w:abstractNumId w:val="13"/>
  </w:num>
  <w:num w:numId="7">
    <w:abstractNumId w:val="25"/>
  </w:num>
  <w:num w:numId="8">
    <w:abstractNumId w:val="23"/>
  </w:num>
  <w:num w:numId="9">
    <w:abstractNumId w:val="35"/>
  </w:num>
  <w:num w:numId="10">
    <w:abstractNumId w:val="34"/>
  </w:num>
  <w:num w:numId="11">
    <w:abstractNumId w:val="29"/>
  </w:num>
  <w:num w:numId="12">
    <w:abstractNumId w:val="39"/>
  </w:num>
  <w:num w:numId="13">
    <w:abstractNumId w:val="19"/>
  </w:num>
  <w:num w:numId="14">
    <w:abstractNumId w:val="26"/>
  </w:num>
  <w:num w:numId="15">
    <w:abstractNumId w:val="15"/>
  </w:num>
  <w:num w:numId="16">
    <w:abstractNumId w:val="11"/>
  </w:num>
  <w:num w:numId="17">
    <w:abstractNumId w:val="41"/>
  </w:num>
  <w:num w:numId="18">
    <w:abstractNumId w:val="16"/>
  </w:num>
  <w:num w:numId="19">
    <w:abstractNumId w:val="27"/>
  </w:num>
  <w:num w:numId="20">
    <w:abstractNumId w:val="36"/>
  </w:num>
  <w:num w:numId="21">
    <w:abstractNumId w:val="24"/>
  </w:num>
  <w:num w:numId="22">
    <w:abstractNumId w:val="33"/>
  </w:num>
  <w:num w:numId="23">
    <w:abstractNumId w:val="14"/>
  </w:num>
  <w:num w:numId="24">
    <w:abstractNumId w:val="20"/>
  </w:num>
  <w:num w:numId="25">
    <w:abstractNumId w:val="38"/>
  </w:num>
  <w:num w:numId="26">
    <w:abstractNumId w:val="28"/>
  </w:num>
  <w:num w:numId="27">
    <w:abstractNumId w:val="17"/>
  </w:num>
  <w:num w:numId="28">
    <w:abstractNumId w:val="31"/>
  </w:num>
  <w:num w:numId="29">
    <w:abstractNumId w:val="40"/>
  </w:num>
  <w:num w:numId="30">
    <w:abstractNumId w:val="12"/>
  </w:num>
  <w:num w:numId="31">
    <w:abstractNumId w:val="22"/>
  </w:num>
  <w:num w:numId="32">
    <w:abstractNumId w:val="10"/>
  </w:num>
  <w:num w:numId="33">
    <w:abstractNumId w:val="2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60306"/>
    <w:rsid w:val="000614C2"/>
    <w:rsid w:val="000B4667"/>
    <w:rsid w:val="00167E5D"/>
    <w:rsid w:val="00170E73"/>
    <w:rsid w:val="001D225B"/>
    <w:rsid w:val="001F4752"/>
    <w:rsid w:val="001F7C09"/>
    <w:rsid w:val="002134AD"/>
    <w:rsid w:val="002A1BCC"/>
    <w:rsid w:val="002A67C7"/>
    <w:rsid w:val="002B0B92"/>
    <w:rsid w:val="0030759F"/>
    <w:rsid w:val="00324F02"/>
    <w:rsid w:val="003478E2"/>
    <w:rsid w:val="003C0F4A"/>
    <w:rsid w:val="003C2D3A"/>
    <w:rsid w:val="003D4A88"/>
    <w:rsid w:val="00403AF2"/>
    <w:rsid w:val="00430EE5"/>
    <w:rsid w:val="004375EB"/>
    <w:rsid w:val="00437E0D"/>
    <w:rsid w:val="00446ED2"/>
    <w:rsid w:val="00455396"/>
    <w:rsid w:val="0049259E"/>
    <w:rsid w:val="00497BC7"/>
    <w:rsid w:val="004C5BC8"/>
    <w:rsid w:val="004F353B"/>
    <w:rsid w:val="005643B6"/>
    <w:rsid w:val="005A2932"/>
    <w:rsid w:val="00606435"/>
    <w:rsid w:val="0064489B"/>
    <w:rsid w:val="007030D5"/>
    <w:rsid w:val="00721DBA"/>
    <w:rsid w:val="00806A98"/>
    <w:rsid w:val="0084274D"/>
    <w:rsid w:val="00862E41"/>
    <w:rsid w:val="00875C8F"/>
    <w:rsid w:val="008A5FF0"/>
    <w:rsid w:val="00913841"/>
    <w:rsid w:val="009319CC"/>
    <w:rsid w:val="00942E94"/>
    <w:rsid w:val="009B11A2"/>
    <w:rsid w:val="00A03F4B"/>
    <w:rsid w:val="00A436AA"/>
    <w:rsid w:val="00A72D8A"/>
    <w:rsid w:val="00A85CB0"/>
    <w:rsid w:val="00A90E34"/>
    <w:rsid w:val="00A93841"/>
    <w:rsid w:val="00AA7957"/>
    <w:rsid w:val="00AF10E9"/>
    <w:rsid w:val="00AF7C08"/>
    <w:rsid w:val="00B40816"/>
    <w:rsid w:val="00B7391D"/>
    <w:rsid w:val="00BB3A48"/>
    <w:rsid w:val="00BE067A"/>
    <w:rsid w:val="00C101E2"/>
    <w:rsid w:val="00C110B3"/>
    <w:rsid w:val="00C11425"/>
    <w:rsid w:val="00C21148"/>
    <w:rsid w:val="00C3789F"/>
    <w:rsid w:val="00C85530"/>
    <w:rsid w:val="00C903B4"/>
    <w:rsid w:val="00CA0B8C"/>
    <w:rsid w:val="00D02E97"/>
    <w:rsid w:val="00D7235E"/>
    <w:rsid w:val="00D94A26"/>
    <w:rsid w:val="00E47557"/>
    <w:rsid w:val="00E6594A"/>
    <w:rsid w:val="00E75124"/>
    <w:rsid w:val="00E86599"/>
    <w:rsid w:val="00E95532"/>
    <w:rsid w:val="00EA343F"/>
    <w:rsid w:val="00EF1A06"/>
    <w:rsid w:val="00F25426"/>
    <w:rsid w:val="00F300A9"/>
    <w:rsid w:val="00F61B8B"/>
    <w:rsid w:val="00FF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12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</w:style>
  <w:style w:type="character" w:styleId="Strong">
    <w:name w:val="Strong"/>
    <w:basedOn w:val="DefaultParagraphFont"/>
    <w:uiPriority w:val="99"/>
    <w:qFormat/>
    <w:rsid w:val="00C85530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4</Pages>
  <Words>487</Words>
  <Characters>2781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17</cp:revision>
  <dcterms:created xsi:type="dcterms:W3CDTF">2015-06-15T19:12:00Z</dcterms:created>
  <dcterms:modified xsi:type="dcterms:W3CDTF">2016-08-30T12:19:00Z</dcterms:modified>
</cp:coreProperties>
</file>